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9B4A95">
        <w:rPr>
          <w:rFonts w:ascii="Arial" w:hAnsi="Arial" w:hint="eastAsia"/>
          <w:b/>
          <w:noProof/>
          <w:sz w:val="24"/>
          <w:lang w:eastAsia="zh-CN"/>
        </w:rPr>
        <w:t>1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6D6B31" w:rsidRPr="00EE6994">
        <w:rPr>
          <w:rFonts w:ascii="Arial" w:hAnsi="Arial"/>
          <w:b/>
          <w:noProof/>
          <w:sz w:val="24"/>
          <w:lang w:eastAsia="en-US"/>
        </w:rPr>
        <w:t>RP-</w:t>
      </w:r>
      <w:r w:rsidR="00FF6196" w:rsidRPr="00FF6196">
        <w:t xml:space="preserve"> </w:t>
      </w:r>
      <w:r w:rsidR="00666367" w:rsidRPr="00666367">
        <w:rPr>
          <w:rFonts w:ascii="Arial" w:hAnsi="Arial"/>
          <w:b/>
          <w:noProof/>
          <w:sz w:val="24"/>
          <w:lang w:eastAsia="en-US"/>
        </w:rPr>
        <w:t>18</w:t>
      </w:r>
      <w:r w:rsidR="00D01023">
        <w:rPr>
          <w:rFonts w:ascii="Arial" w:hAnsi="Arial" w:hint="eastAsia"/>
          <w:b/>
          <w:noProof/>
          <w:sz w:val="24"/>
          <w:lang w:eastAsia="zh-CN"/>
        </w:rPr>
        <w:t>2025</w:t>
      </w:r>
    </w:p>
    <w:p w:rsidR="006D6B31" w:rsidRPr="00CB5B5E" w:rsidRDefault="001D343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 w:hint="eastAsia"/>
          <w:b/>
          <w:noProof/>
          <w:sz w:val="24"/>
          <w:lang w:eastAsia="zh-CN"/>
        </w:rPr>
        <w:t>Gold</w:t>
      </w:r>
      <w:r>
        <w:rPr>
          <w:rFonts w:ascii="Arial" w:hAnsi="Arial"/>
          <w:b/>
          <w:noProof/>
          <w:sz w:val="24"/>
          <w:lang w:eastAsia="en-US"/>
        </w:rPr>
        <w:t xml:space="preserve"> Coast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 w:rsidR="00382800">
        <w:rPr>
          <w:rFonts w:ascii="Arial" w:hAnsi="Arial"/>
          <w:b/>
          <w:noProof/>
          <w:sz w:val="24"/>
          <w:lang w:eastAsia="en-US"/>
        </w:rPr>
        <w:t>Australia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0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 w:rsidR="00C5338D">
        <w:rPr>
          <w:rFonts w:ascii="Arial" w:hAnsi="Arial"/>
          <w:b/>
          <w:noProof/>
          <w:sz w:val="24"/>
          <w:lang w:eastAsia="en-US"/>
        </w:rPr>
        <w:t>-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1</w:t>
      </w:r>
      <w:r>
        <w:rPr>
          <w:rFonts w:ascii="Arial" w:hAnsi="Arial"/>
          <w:b/>
          <w:noProof/>
          <w:sz w:val="24"/>
          <w:lang w:eastAsia="en-US"/>
        </w:rPr>
        <w:t>3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Septermber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201</w:t>
      </w:r>
      <w:r w:rsidR="00EB406F"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867020" w:rsidRPr="00867020">
        <w:rPr>
          <w:rFonts w:ascii="Arial" w:hAnsi="Arial" w:cs="Arial"/>
          <w:b/>
          <w:bCs/>
          <w:sz w:val="24"/>
        </w:rPr>
        <w:t xml:space="preserve">Text proposal to TR37.910 on user plane latency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D01023">
      <w:pPr>
        <w:spacing w:beforeLines="50"/>
      </w:pPr>
      <w:r w:rsidRPr="007A056C">
        <w:t xml:space="preserve">This </w:t>
      </w:r>
      <w:r>
        <w:t xml:space="preserve">document provides the text proposal to TR37.910 on </w:t>
      </w:r>
      <w:r w:rsidR="00AB2D97">
        <w:t>UP latency</w:t>
      </w:r>
      <w:r>
        <w:t xml:space="preserve"> based on RAN1 endorsed document</w:t>
      </w:r>
      <w:r w:rsidR="00D4136B" w:rsidRPr="00D4136B">
        <w:t xml:space="preserve"> R1-1809947</w:t>
      </w:r>
      <w:r w:rsidR="00902624">
        <w:t>, with some changes on NR part</w:t>
      </w:r>
      <w:r w:rsidR="00D4136B">
        <w:t xml:space="preserve"> (to fix </w:t>
      </w:r>
      <w:r w:rsidR="00CB6487">
        <w:t xml:space="preserve">some </w:t>
      </w:r>
      <w:r w:rsidR="00D4136B">
        <w:t xml:space="preserve">editorial and </w:t>
      </w:r>
      <w:bookmarkStart w:id="0" w:name="_GoBack"/>
      <w:bookmarkEnd w:id="0"/>
      <w:r w:rsidR="00D4136B">
        <w:t>minor errors)</w:t>
      </w:r>
      <w:r w:rsidR="0000005C" w:rsidRPr="007A056C">
        <w:t>.</w:t>
      </w:r>
      <w:r w:rsidR="00961041">
        <w:t xml:space="preserve">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0378E4">
        <w:rPr>
          <w:lang w:val="en-US" w:eastAsia="zh-CN"/>
        </w:rPr>
        <w:t>approve the attached text proposal to TR37.910</w:t>
      </w:r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2D9" w:rsidRDefault="00E212D9">
      <w:pPr>
        <w:spacing w:after="0"/>
      </w:pPr>
      <w:r>
        <w:separator/>
      </w:r>
    </w:p>
  </w:endnote>
  <w:endnote w:type="continuationSeparator" w:id="0">
    <w:p w:rsidR="00E212D9" w:rsidRDefault="00E212D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panose1 w:val="020B0603040504020204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2D9" w:rsidRDefault="00E212D9">
      <w:pPr>
        <w:spacing w:after="0"/>
      </w:pPr>
      <w:r>
        <w:separator/>
      </w:r>
    </w:p>
  </w:footnote>
  <w:footnote w:type="continuationSeparator" w:id="0">
    <w:p w:rsidR="00E212D9" w:rsidRDefault="00E212D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B2" w:rsidRDefault="00CC1FAC">
    <w:r>
      <w:t xml:space="preserve">Page </w:t>
    </w:r>
    <w:r w:rsidR="001329F4">
      <w:fldChar w:fldCharType="begin"/>
    </w:r>
    <w:r>
      <w:instrText>PAGE</w:instrText>
    </w:r>
    <w:r w:rsidR="001329F4">
      <w:fldChar w:fldCharType="separate"/>
    </w:r>
    <w:r>
      <w:t>4</w:t>
    </w:r>
    <w:r w:rsidR="001329F4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55pt;height:24.4pt" o:bullet="t">
        <v:imagedata r:id="rId1" o:title="artB500"/>
      </v:shape>
    </w:pict>
  </w:numPicBullet>
  <w:abstractNum w:abstractNumId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bordersDoNotSurroundHeader/>
  <w:bordersDoNotSurroundFooter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4BBA"/>
    <w:rsid w:val="00051CE6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9F4"/>
    <w:rsid w:val="00132E56"/>
    <w:rsid w:val="00152B44"/>
    <w:rsid w:val="00160576"/>
    <w:rsid w:val="00167339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B0AA8"/>
    <w:rsid w:val="002C3B2C"/>
    <w:rsid w:val="002C66E8"/>
    <w:rsid w:val="002D0FB3"/>
    <w:rsid w:val="002E226C"/>
    <w:rsid w:val="002E2EF7"/>
    <w:rsid w:val="002E79D7"/>
    <w:rsid w:val="00302C34"/>
    <w:rsid w:val="0031097D"/>
    <w:rsid w:val="00310B56"/>
    <w:rsid w:val="00316599"/>
    <w:rsid w:val="00343C51"/>
    <w:rsid w:val="00350176"/>
    <w:rsid w:val="00350FA3"/>
    <w:rsid w:val="003578FF"/>
    <w:rsid w:val="00367D58"/>
    <w:rsid w:val="0037109E"/>
    <w:rsid w:val="00375748"/>
    <w:rsid w:val="00376EF4"/>
    <w:rsid w:val="00382800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A2ACF"/>
    <w:rsid w:val="004A53DE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77738"/>
    <w:rsid w:val="0059496A"/>
    <w:rsid w:val="00595DA4"/>
    <w:rsid w:val="00597C04"/>
    <w:rsid w:val="005B272B"/>
    <w:rsid w:val="005B2C2E"/>
    <w:rsid w:val="005B7E38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328E0"/>
    <w:rsid w:val="006349BA"/>
    <w:rsid w:val="00637CE0"/>
    <w:rsid w:val="00662226"/>
    <w:rsid w:val="00666367"/>
    <w:rsid w:val="00687651"/>
    <w:rsid w:val="0069029A"/>
    <w:rsid w:val="00690C35"/>
    <w:rsid w:val="006A7ED5"/>
    <w:rsid w:val="006D6B31"/>
    <w:rsid w:val="006E72D2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6742D"/>
    <w:rsid w:val="00767E30"/>
    <w:rsid w:val="00780189"/>
    <w:rsid w:val="007871A3"/>
    <w:rsid w:val="0079580C"/>
    <w:rsid w:val="007A056C"/>
    <w:rsid w:val="007B2D1D"/>
    <w:rsid w:val="007C44B2"/>
    <w:rsid w:val="007C5916"/>
    <w:rsid w:val="007C7224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67020"/>
    <w:rsid w:val="00874A5A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1041"/>
    <w:rsid w:val="00966679"/>
    <w:rsid w:val="00977ADA"/>
    <w:rsid w:val="00980819"/>
    <w:rsid w:val="00980895"/>
    <w:rsid w:val="00980F19"/>
    <w:rsid w:val="009961DB"/>
    <w:rsid w:val="009B09D3"/>
    <w:rsid w:val="009B3E7E"/>
    <w:rsid w:val="009B4A95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2D97"/>
    <w:rsid w:val="00AB490B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60039"/>
    <w:rsid w:val="00B84496"/>
    <w:rsid w:val="00B91485"/>
    <w:rsid w:val="00B94DE3"/>
    <w:rsid w:val="00BB2846"/>
    <w:rsid w:val="00BB5B1E"/>
    <w:rsid w:val="00BC0100"/>
    <w:rsid w:val="00BC2292"/>
    <w:rsid w:val="00BC2E11"/>
    <w:rsid w:val="00BE4484"/>
    <w:rsid w:val="00C11111"/>
    <w:rsid w:val="00C117A7"/>
    <w:rsid w:val="00C14F3A"/>
    <w:rsid w:val="00C24B4D"/>
    <w:rsid w:val="00C26357"/>
    <w:rsid w:val="00C30754"/>
    <w:rsid w:val="00C41509"/>
    <w:rsid w:val="00C5338D"/>
    <w:rsid w:val="00C761DA"/>
    <w:rsid w:val="00C765CC"/>
    <w:rsid w:val="00CB2B8F"/>
    <w:rsid w:val="00CB6487"/>
    <w:rsid w:val="00CC1FAC"/>
    <w:rsid w:val="00CD2052"/>
    <w:rsid w:val="00CE24ED"/>
    <w:rsid w:val="00CE322E"/>
    <w:rsid w:val="00CF2D4E"/>
    <w:rsid w:val="00D01023"/>
    <w:rsid w:val="00D03279"/>
    <w:rsid w:val="00D0528E"/>
    <w:rsid w:val="00D064A8"/>
    <w:rsid w:val="00D21DBC"/>
    <w:rsid w:val="00D243B4"/>
    <w:rsid w:val="00D25454"/>
    <w:rsid w:val="00D25AB1"/>
    <w:rsid w:val="00D330B3"/>
    <w:rsid w:val="00D34022"/>
    <w:rsid w:val="00D41188"/>
    <w:rsid w:val="00D4136B"/>
    <w:rsid w:val="00D44EAA"/>
    <w:rsid w:val="00D4629C"/>
    <w:rsid w:val="00D468CB"/>
    <w:rsid w:val="00D50FDF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2D9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550E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B3CAB"/>
    <w:rsid w:val="00FC5749"/>
    <w:rsid w:val="00FC6C4C"/>
    <w:rsid w:val="00FD2DEF"/>
    <w:rsid w:val="00FE357B"/>
    <w:rsid w:val="00FE7321"/>
    <w:rsid w:val="00FF2A70"/>
    <w:rsid w:val="00FF46B1"/>
    <w:rsid w:val="00FF6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B376B-295A-477A-B8F9-19F9843FD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3GPP</cp:lastModifiedBy>
  <cp:revision>65</cp:revision>
  <cp:lastPrinted>1900-01-01T08:00:00Z</cp:lastPrinted>
  <dcterms:created xsi:type="dcterms:W3CDTF">2018-06-01T19:53:00Z</dcterms:created>
  <dcterms:modified xsi:type="dcterms:W3CDTF">2018-09-10T12:22:00Z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(3)Z84kWwU7Ltz+ko8zijQNMMVIGDDA341ts+vuEiDLldXBZedtUpNvaCsWQiQzKg9UC8v+IM4U
Kgs7N3vRcvtDRNWPk3Bk4EUopLQJ7d4eWmuADhlhSpitZe5V5E+78boewgbWdaz0Y/8KcNAv
eaYx3sy6tMpgWhwUeRib7C7nRAzsYL6Nxc8Zpbq5VeHAqM8XikB8BmBLdajCt62QqoiQum/7
O+rFI0bWO9sJlZ/MVV</vt:lpwstr>
  </property>
  <property fmtid="{D5CDD505-2E9C-101B-9397-08002B2CF9AE}" pid="3" name="_2015_ms_pID_7253431">
    <vt:lpwstr>h+fqdYvln8pfOYploWe9IzsHrhmfSj5rgjfwWKtusElP3ptZrJoHFS
R8kToEqQH8Zpy4oOqM302NzAfTeraO6f+l0l7DUFrf6ficFfwcHfQDDlK9SrLGAMik5ZMHg5
pMJcIQouGaC79ZW3J+hDFWD3Jw26qytsEsce7tR0cC0c2PaGl0k3yfkLcgqFSalLVih008Nx
R88+52xDAmD9Mo4rXvliTF1pRmsPRFSF8p7W</vt:lpwstr>
  </property>
  <property fmtid="{D5CDD505-2E9C-101B-9397-08002B2CF9AE}" pid="4" name="_2015_ms_pID_7253432">
    <vt:lpwstr>2+8rYe/OZOKB8bEwyxiM46c=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1536582144</vt:lpwstr>
  </property>
</Properties>
</file>